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78BC" w14:textId="795973E1" w:rsidR="008350FF" w:rsidRDefault="008350F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Robert SHIPLEY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fl.1497)</w:t>
      </w:r>
    </w:p>
    <w:p w14:paraId="77BF8156" w14:textId="0060C758" w:rsidR="008350FF" w:rsidRDefault="008350F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Priest.</w:t>
      </w:r>
    </w:p>
    <w:p w14:paraId="1BCC2719" w14:textId="0204BBC6" w:rsidR="008350FF" w:rsidRDefault="008350F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A44CDF" w14:textId="5C25D01B" w:rsidR="008350FF" w:rsidRDefault="008350F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F9AF0D" w14:textId="77777777" w:rsidR="007666D9" w:rsidRDefault="007666D9" w:rsidP="007666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Oct.1497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He became 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St.Luke’s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5BD6DF3" w14:textId="77777777" w:rsidR="007666D9" w:rsidRPr="008944D2" w:rsidRDefault="007666D9" w:rsidP="007666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http://duston.org.uk/index.php/local-history/st-luke-s-church-list-of-vicars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1AD80C4" w14:textId="2FC1E3F8" w:rsidR="008350FF" w:rsidRDefault="008350F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537E3B" w14:textId="6A1E6ECE" w:rsidR="007666D9" w:rsidRDefault="007666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8DB8B8" w14:textId="5E27338E" w:rsidR="007666D9" w:rsidRDefault="007666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2022</w:t>
      </w:r>
    </w:p>
    <w:p w14:paraId="20F1B923" w14:textId="77777777" w:rsidR="007666D9" w:rsidRPr="008350FF" w:rsidRDefault="007666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7666D9" w:rsidRPr="008350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8FFA0" w14:textId="77777777" w:rsidR="00DC019E" w:rsidRDefault="00DC019E" w:rsidP="009139A6">
      <w:r>
        <w:separator/>
      </w:r>
    </w:p>
  </w:endnote>
  <w:endnote w:type="continuationSeparator" w:id="0">
    <w:p w14:paraId="6CE80445" w14:textId="77777777" w:rsidR="00DC019E" w:rsidRDefault="00DC01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AB7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A4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40D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0CF41" w14:textId="77777777" w:rsidR="00DC019E" w:rsidRDefault="00DC019E" w:rsidP="009139A6">
      <w:r>
        <w:separator/>
      </w:r>
    </w:p>
  </w:footnote>
  <w:footnote w:type="continuationSeparator" w:id="0">
    <w:p w14:paraId="20398A61" w14:textId="77777777" w:rsidR="00DC019E" w:rsidRDefault="00DC01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53C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C7A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DAD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19E"/>
    <w:rsid w:val="0002751F"/>
    <w:rsid w:val="000666E0"/>
    <w:rsid w:val="002510B7"/>
    <w:rsid w:val="002A7EF9"/>
    <w:rsid w:val="002B24B9"/>
    <w:rsid w:val="00555577"/>
    <w:rsid w:val="005C07B5"/>
    <w:rsid w:val="005C130B"/>
    <w:rsid w:val="0067607F"/>
    <w:rsid w:val="00752817"/>
    <w:rsid w:val="007666D9"/>
    <w:rsid w:val="00826F5C"/>
    <w:rsid w:val="008350FF"/>
    <w:rsid w:val="008944D2"/>
    <w:rsid w:val="009139A6"/>
    <w:rsid w:val="009448BB"/>
    <w:rsid w:val="009B1E4F"/>
    <w:rsid w:val="00A3176C"/>
    <w:rsid w:val="00AC540B"/>
    <w:rsid w:val="00AE65F8"/>
    <w:rsid w:val="00B338FA"/>
    <w:rsid w:val="00BA00AB"/>
    <w:rsid w:val="00CB4ED9"/>
    <w:rsid w:val="00CE23C8"/>
    <w:rsid w:val="00DC019E"/>
    <w:rsid w:val="00EB1F9A"/>
    <w:rsid w:val="00EB3209"/>
    <w:rsid w:val="00F27872"/>
    <w:rsid w:val="00F5287F"/>
    <w:rsid w:val="00F63760"/>
    <w:rsid w:val="00FC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03C16"/>
  <w15:chartTrackingRefBased/>
  <w15:docId w15:val="{374B4046-91D4-4D17-A88D-6B9C96FA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278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uston.org.uk/index.php/local-history/st-luke-s-church-list-of-vicars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326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2022-03-11T13:39:00Z</dcterms:created>
  <dcterms:modified xsi:type="dcterms:W3CDTF">2022-03-11T19:20:00Z</dcterms:modified>
</cp:coreProperties>
</file>